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3D8C6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04013F3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54A1A08" w14:textId="3A2C7008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313F4">
        <w:rPr>
          <w:rFonts w:ascii="Corbel" w:hAnsi="Corbel"/>
          <w:b/>
          <w:smallCaps/>
          <w:sz w:val="24"/>
          <w:szCs w:val="24"/>
        </w:rPr>
        <w:t>2025-202</w:t>
      </w:r>
      <w:r w:rsidR="003D736D">
        <w:rPr>
          <w:rFonts w:ascii="Corbel" w:hAnsi="Corbel"/>
          <w:b/>
          <w:smallCaps/>
          <w:sz w:val="24"/>
          <w:szCs w:val="24"/>
        </w:rPr>
        <w:t>7</w:t>
      </w:r>
    </w:p>
    <w:p w14:paraId="36D58D0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417D4B3" w14:textId="1FF0E639" w:rsidR="0085747A" w:rsidRDefault="00445970" w:rsidP="00C313F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C313F4">
        <w:rPr>
          <w:rFonts w:ascii="Corbel" w:hAnsi="Corbel"/>
          <w:sz w:val="20"/>
          <w:szCs w:val="20"/>
        </w:rPr>
        <w:t>202</w:t>
      </w:r>
      <w:r w:rsidR="003D736D">
        <w:rPr>
          <w:rFonts w:ascii="Corbel" w:hAnsi="Corbel"/>
          <w:sz w:val="20"/>
          <w:szCs w:val="20"/>
        </w:rPr>
        <w:t>6</w:t>
      </w:r>
      <w:r w:rsidR="00C313F4">
        <w:rPr>
          <w:rFonts w:ascii="Corbel" w:hAnsi="Corbel"/>
          <w:sz w:val="20"/>
          <w:szCs w:val="20"/>
        </w:rPr>
        <w:t>/202</w:t>
      </w:r>
      <w:r w:rsidR="003D736D">
        <w:rPr>
          <w:rFonts w:ascii="Corbel" w:hAnsi="Corbel"/>
          <w:sz w:val="20"/>
          <w:szCs w:val="20"/>
        </w:rPr>
        <w:t>7</w:t>
      </w:r>
    </w:p>
    <w:p w14:paraId="6E33B56B" w14:textId="77777777" w:rsidR="00C313F4" w:rsidRPr="00B169DF" w:rsidRDefault="00C313F4" w:rsidP="00C313F4">
      <w:pPr>
        <w:spacing w:after="0" w:line="240" w:lineRule="exact"/>
        <w:jc w:val="both"/>
        <w:rPr>
          <w:rFonts w:ascii="Corbel" w:hAnsi="Corbel"/>
          <w:sz w:val="24"/>
          <w:szCs w:val="24"/>
        </w:rPr>
      </w:pPr>
    </w:p>
    <w:p w14:paraId="714797D6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02A7C36" w14:textId="77777777" w:rsidTr="00C569D4">
        <w:tc>
          <w:tcPr>
            <w:tcW w:w="2694" w:type="dxa"/>
            <w:vAlign w:val="center"/>
          </w:tcPr>
          <w:p w14:paraId="6298F1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07629B3" w14:textId="48631C54" w:rsidR="0085747A" w:rsidRPr="00B169DF" w:rsidRDefault="003D73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Cyfryzacja sektora publicznego </w:t>
            </w:r>
          </w:p>
        </w:tc>
      </w:tr>
      <w:tr w:rsidR="003D736D" w:rsidRPr="00B169DF" w14:paraId="31CDDA35" w14:textId="77777777" w:rsidTr="00F84C1A">
        <w:tc>
          <w:tcPr>
            <w:tcW w:w="2694" w:type="dxa"/>
            <w:vAlign w:val="center"/>
          </w:tcPr>
          <w:p w14:paraId="28EC08B2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2166FDB" w14:textId="57D23AFC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736D">
              <w:rPr>
                <w:rFonts w:ascii="Corbel" w:hAnsi="Corbel"/>
                <w:b w:val="0"/>
                <w:sz w:val="24"/>
                <w:szCs w:val="24"/>
              </w:rPr>
              <w:t>FiR_II_FiGC_C.4</w:t>
            </w:r>
          </w:p>
        </w:tc>
      </w:tr>
      <w:tr w:rsidR="003D736D" w:rsidRPr="00B169DF" w14:paraId="7E7C09F3" w14:textId="77777777" w:rsidTr="00C569D4">
        <w:tc>
          <w:tcPr>
            <w:tcW w:w="2694" w:type="dxa"/>
            <w:vAlign w:val="center"/>
          </w:tcPr>
          <w:p w14:paraId="4138FF32" w14:textId="77777777" w:rsidR="003D736D" w:rsidRPr="00B169DF" w:rsidRDefault="003D736D" w:rsidP="003D736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14:paraId="42A2E6C6" w14:textId="10ABD175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Ekonomii i Finansów </w:t>
            </w:r>
          </w:p>
        </w:tc>
      </w:tr>
      <w:tr w:rsidR="003D736D" w:rsidRPr="00B169DF" w14:paraId="15605BD5" w14:textId="77777777" w:rsidTr="00C569D4">
        <w:tc>
          <w:tcPr>
            <w:tcW w:w="2694" w:type="dxa"/>
            <w:vAlign w:val="center"/>
          </w:tcPr>
          <w:p w14:paraId="7796AF2D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ACB53F2" w14:textId="72CC94C6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Katedra Finansów i Rachunkowości </w:t>
            </w:r>
          </w:p>
        </w:tc>
      </w:tr>
      <w:tr w:rsidR="003D736D" w:rsidRPr="00B169DF" w14:paraId="13EF43B7" w14:textId="77777777" w:rsidTr="00C569D4">
        <w:tc>
          <w:tcPr>
            <w:tcW w:w="2694" w:type="dxa"/>
            <w:vAlign w:val="center"/>
          </w:tcPr>
          <w:p w14:paraId="2CAFCA07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EE64B9A" w14:textId="474EF7B2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i Rachunkowość</w:t>
            </w:r>
          </w:p>
        </w:tc>
      </w:tr>
      <w:tr w:rsidR="003D736D" w:rsidRPr="00B169DF" w14:paraId="49FF6B76" w14:textId="77777777" w:rsidTr="00C569D4">
        <w:tc>
          <w:tcPr>
            <w:tcW w:w="2694" w:type="dxa"/>
            <w:vAlign w:val="center"/>
          </w:tcPr>
          <w:p w14:paraId="5D058531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7D38E1B" w14:textId="20283199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Drugi  </w:t>
            </w:r>
          </w:p>
        </w:tc>
      </w:tr>
      <w:tr w:rsidR="003D736D" w:rsidRPr="00B169DF" w14:paraId="4A32AA0B" w14:textId="77777777" w:rsidTr="00C569D4">
        <w:tc>
          <w:tcPr>
            <w:tcW w:w="2694" w:type="dxa"/>
            <w:vAlign w:val="center"/>
          </w:tcPr>
          <w:p w14:paraId="66CA7CE9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126D7D5" w14:textId="629EFE11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3D736D" w:rsidRPr="00B169DF" w14:paraId="27B0A64F" w14:textId="77777777" w:rsidTr="00C569D4">
        <w:tc>
          <w:tcPr>
            <w:tcW w:w="2694" w:type="dxa"/>
            <w:vAlign w:val="center"/>
          </w:tcPr>
          <w:p w14:paraId="14B25386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83AED5C" w14:textId="6D2D77F7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3D736D" w:rsidRPr="00B169DF" w14:paraId="38967580" w14:textId="77777777" w:rsidTr="00C569D4">
        <w:tc>
          <w:tcPr>
            <w:tcW w:w="2694" w:type="dxa"/>
            <w:vAlign w:val="center"/>
          </w:tcPr>
          <w:p w14:paraId="3EE8EDE8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8FBA285" w14:textId="0E133A6B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/ 3</w:t>
            </w:r>
          </w:p>
        </w:tc>
      </w:tr>
      <w:tr w:rsidR="003D736D" w:rsidRPr="00B169DF" w14:paraId="791AED9B" w14:textId="77777777" w:rsidTr="00C569D4">
        <w:tc>
          <w:tcPr>
            <w:tcW w:w="2694" w:type="dxa"/>
            <w:vAlign w:val="center"/>
          </w:tcPr>
          <w:p w14:paraId="7F267747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BADF73" w14:textId="3DD06892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3D736D" w:rsidRPr="00B169DF" w14:paraId="2F83AA78" w14:textId="77777777" w:rsidTr="00C569D4">
        <w:tc>
          <w:tcPr>
            <w:tcW w:w="2694" w:type="dxa"/>
            <w:vAlign w:val="center"/>
          </w:tcPr>
          <w:p w14:paraId="191A414F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F4830C5" w14:textId="31E713FF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3D736D" w:rsidRPr="00B169DF" w14:paraId="368B14AB" w14:textId="77777777" w:rsidTr="00C569D4">
        <w:tc>
          <w:tcPr>
            <w:tcW w:w="2694" w:type="dxa"/>
            <w:vAlign w:val="center"/>
          </w:tcPr>
          <w:p w14:paraId="692F7A35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D70416F" w14:textId="0860A1BF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  <w:tr w:rsidR="003D736D" w:rsidRPr="00B169DF" w14:paraId="0248BD42" w14:textId="77777777" w:rsidTr="00C569D4">
        <w:tc>
          <w:tcPr>
            <w:tcW w:w="2694" w:type="dxa"/>
            <w:vAlign w:val="center"/>
          </w:tcPr>
          <w:p w14:paraId="10A4B9B1" w14:textId="77777777" w:rsidR="003D736D" w:rsidRPr="00B169DF" w:rsidRDefault="003D736D" w:rsidP="003D736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747F6A" w14:textId="7A79F9E6" w:rsidR="003D736D" w:rsidRPr="00B169DF" w:rsidRDefault="003D736D" w:rsidP="003D736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Ewelina Rabiej </w:t>
            </w:r>
          </w:p>
        </w:tc>
      </w:tr>
    </w:tbl>
    <w:p w14:paraId="3B9145D9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F316A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CFAB15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AE324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5F185B21" w14:textId="77777777" w:rsidTr="00C313F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286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248D00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2A4C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55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C48A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4DA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A3C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1F88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855F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E4E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B50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7492B0D2" w14:textId="77777777" w:rsidTr="00C313F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E76A" w14:textId="25E2BFD8" w:rsidR="00015B8F" w:rsidRPr="00B169DF" w:rsidRDefault="003D73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B2F7" w14:textId="3F82054E" w:rsidR="00015B8F" w:rsidRPr="00B169DF" w:rsidRDefault="003D736D" w:rsidP="003D736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5EF6" w14:textId="45516339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C3C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97C4" w14:textId="2A35A212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238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0E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F07E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11C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3E0F" w14:textId="026F99E3" w:rsidR="00015B8F" w:rsidRPr="00B169DF" w:rsidRDefault="00C569D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F143B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BFAEB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19E068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366D72C3" w14:textId="207F7B00" w:rsidR="0085747A" w:rsidRPr="00B169DF" w:rsidRDefault="00C313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 xml:space="preserve">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1FD8772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E5F3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524B9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0E2A6BFF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C5E853" w14:textId="6A2B870D" w:rsidR="00C313F4" w:rsidRDefault="00C569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 xml:space="preserve">zaliczenie z oceną </w:t>
      </w:r>
    </w:p>
    <w:p w14:paraId="6B3D2567" w14:textId="77777777" w:rsidR="00C569D4" w:rsidRDefault="00C569D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15D02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418F064" w14:textId="77777777" w:rsidTr="00646C0D">
        <w:tc>
          <w:tcPr>
            <w:tcW w:w="9670" w:type="dxa"/>
          </w:tcPr>
          <w:p w14:paraId="50DFC86D" w14:textId="62B3F515" w:rsidR="00B406C0" w:rsidRPr="00830A7A" w:rsidRDefault="00830A7A" w:rsidP="00AF79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0A7A">
              <w:rPr>
                <w:rFonts w:ascii="Corbel" w:hAnsi="Corbel"/>
                <w:b w:val="0"/>
                <w:smallCaps w:val="0"/>
                <w:szCs w:val="24"/>
              </w:rPr>
              <w:t>Student powinien posiadać podstawową wiedzę z zakresu funkcjonowania administracji publicznej</w:t>
            </w:r>
            <w:r w:rsidR="009B366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30A7A">
              <w:rPr>
                <w:rFonts w:ascii="Corbel" w:hAnsi="Corbel"/>
                <w:b w:val="0"/>
                <w:smallCaps w:val="0"/>
                <w:szCs w:val="24"/>
              </w:rPr>
              <w:t>systemów informacyjnych</w:t>
            </w:r>
            <w:r w:rsidR="009B3668">
              <w:rPr>
                <w:rFonts w:ascii="Corbel" w:hAnsi="Corbel"/>
                <w:b w:val="0"/>
                <w:smallCaps w:val="0"/>
                <w:szCs w:val="24"/>
              </w:rPr>
              <w:t xml:space="preserve"> oraz cyberbezpieczeństwa. </w:t>
            </w:r>
          </w:p>
        </w:tc>
      </w:tr>
    </w:tbl>
    <w:p w14:paraId="3BCAEA4B" w14:textId="77777777" w:rsidR="00B406C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728B2166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5E8D444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szCs w:val="24"/>
        </w:rPr>
        <w:lastRenderedPageBreak/>
        <w:t>3.cele, efekty uczenia się , treści Programowe i stosowane metody Dydaktyczne</w:t>
      </w:r>
    </w:p>
    <w:p w14:paraId="6C82671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zCs w:val="24"/>
        </w:rPr>
      </w:pPr>
    </w:p>
    <w:p w14:paraId="61B98F68" w14:textId="77777777" w:rsidR="00B406C0" w:rsidRPr="00933930" w:rsidRDefault="00B406C0" w:rsidP="00B406C0">
      <w:pPr>
        <w:pStyle w:val="Podpunkty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>3.1 Cele przedmiotu</w:t>
      </w:r>
    </w:p>
    <w:p w14:paraId="26BF6F83" w14:textId="77777777" w:rsidR="00B406C0" w:rsidRPr="00933930" w:rsidRDefault="00B406C0" w:rsidP="00B406C0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1"/>
        <w:gridCol w:w="8679"/>
      </w:tblGrid>
      <w:tr w:rsidR="00B406C0" w:rsidRPr="00933930" w14:paraId="11494396" w14:textId="77777777" w:rsidTr="00646C0D">
        <w:tc>
          <w:tcPr>
            <w:tcW w:w="841" w:type="dxa"/>
            <w:vAlign w:val="center"/>
          </w:tcPr>
          <w:p w14:paraId="1925A931" w14:textId="77777777" w:rsidR="00B406C0" w:rsidRPr="00933930" w:rsidRDefault="00B406C0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33930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9" w:type="dxa"/>
            <w:vAlign w:val="center"/>
          </w:tcPr>
          <w:p w14:paraId="54D883E8" w14:textId="1F15C46C" w:rsidR="00B406C0" w:rsidRPr="00933930" w:rsidRDefault="00AF79AE" w:rsidP="00646C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AF79AE">
              <w:rPr>
                <w:rFonts w:ascii="Corbel" w:hAnsi="Corbel"/>
                <w:b w:val="0"/>
                <w:sz w:val="24"/>
                <w:szCs w:val="24"/>
              </w:rPr>
              <w:t>Celem przedmiotu jest przekazanie studentom zaawansowanej wiedzy na temat procesów cyfryzacji sektora publicznego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przygotowanie </w:t>
            </w:r>
            <w:r w:rsidRPr="00AF79AE">
              <w:rPr>
                <w:rFonts w:ascii="Corbel" w:hAnsi="Corbel"/>
                <w:b w:val="0"/>
                <w:sz w:val="24"/>
                <w:szCs w:val="24"/>
              </w:rPr>
              <w:t>studentów do rozumienia funkcjonowania nowoczesnych usług cyfrowych państwa, wykorzystania danych publicznych, identyfikacji ryzyk związanych z transformacją cyfrową oraz świadomego oceniania wpływu cyfryzacji na efektywność, przejrzystość i bezpieczeństwo działań instytucji publicznych.</w:t>
            </w:r>
          </w:p>
        </w:tc>
      </w:tr>
    </w:tbl>
    <w:p w14:paraId="79A7781B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B793FA" w14:textId="77777777" w:rsidR="00B406C0" w:rsidRPr="00933930" w:rsidRDefault="00B406C0" w:rsidP="00B406C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>3.2 Efekty uczenia się dla przedmiotu</w:t>
      </w:r>
    </w:p>
    <w:p w14:paraId="25B4B484" w14:textId="77777777" w:rsidR="00B406C0" w:rsidRPr="00933930" w:rsidRDefault="00B406C0" w:rsidP="00B406C0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B406C0" w:rsidRPr="00933930" w14:paraId="29FFE92D" w14:textId="77777777" w:rsidTr="00646C0D">
        <w:tc>
          <w:tcPr>
            <w:tcW w:w="1681" w:type="dxa"/>
            <w:vAlign w:val="center"/>
          </w:tcPr>
          <w:p w14:paraId="207DE58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smallCaps w:val="0"/>
                <w:szCs w:val="24"/>
              </w:rPr>
              <w:t>EK</w:t>
            </w: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8DA2629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03F6B164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933930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406C0" w:rsidRPr="00933930" w14:paraId="465BCE3A" w14:textId="77777777" w:rsidTr="00646C0D">
        <w:tc>
          <w:tcPr>
            <w:tcW w:w="1681" w:type="dxa"/>
          </w:tcPr>
          <w:p w14:paraId="59A11E64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1517C144" w14:textId="1614DB57" w:rsidR="00B406C0" w:rsidRP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Student charakteryzuje zasady zarządzania procesami cyfryzacji w sektorze publicznym, wyjaśniając ich uwarunkowania ekonomiczne, prawne i etyczne oraz znaczenie technologii cyfrowych w instytucjach publicznych.</w:t>
            </w:r>
          </w:p>
        </w:tc>
        <w:tc>
          <w:tcPr>
            <w:tcW w:w="1865" w:type="dxa"/>
          </w:tcPr>
          <w:p w14:paraId="54524624" w14:textId="77777777" w:rsid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  <w:p w14:paraId="198EA0D8" w14:textId="7359AA38" w:rsidR="00A83D74" w:rsidRP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K_W10</w:t>
            </w:r>
          </w:p>
          <w:p w14:paraId="712C2A33" w14:textId="75B564E3" w:rsidR="00B15341" w:rsidRPr="00A83D74" w:rsidRDefault="00B15341" w:rsidP="00A83D7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06C0" w:rsidRPr="00933930" w14:paraId="6B27EDE3" w14:textId="77777777" w:rsidTr="00646C0D">
        <w:tc>
          <w:tcPr>
            <w:tcW w:w="1681" w:type="dxa"/>
          </w:tcPr>
          <w:p w14:paraId="4B036FE5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5DE88273" w14:textId="5584D32A" w:rsidR="00B406C0" w:rsidRPr="00933930" w:rsidRDefault="00A83D74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Student wykorzystuje zaawansowane techniki informacyjno-komunikacyjne do analizy, interpretacji i prezentacji danych publicznych, identyfikuje zjawiska zagrażające funkcjonowaniu instytucji w warunkach cyfrowej transformacji oraz proponuje rozwiązania ograniczające ich negatywne skutki.</w:t>
            </w:r>
          </w:p>
        </w:tc>
        <w:tc>
          <w:tcPr>
            <w:tcW w:w="1865" w:type="dxa"/>
          </w:tcPr>
          <w:p w14:paraId="44370868" w14:textId="4AE184DE" w:rsid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  <w:p w14:paraId="11BD8A8E" w14:textId="555221A4" w:rsidR="00A83D74" w:rsidRP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14:paraId="61EA0E00" w14:textId="24AC7C4F" w:rsidR="00B15341" w:rsidRPr="00933930" w:rsidRDefault="00B15341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406C0" w:rsidRPr="00933930" w14:paraId="147C8160" w14:textId="77777777" w:rsidTr="00646C0D">
        <w:tc>
          <w:tcPr>
            <w:tcW w:w="1681" w:type="dxa"/>
          </w:tcPr>
          <w:p w14:paraId="75DE2023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583D686" w14:textId="1428E087" w:rsidR="00B406C0" w:rsidRPr="00933930" w:rsidRDefault="00A83D74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Student krytycznie ocenia zjawiska związane z cyfryzacją sektora publicznego, samodzielnie poszerza wiedzę potrzebną do analizy procesów gospodarczych oraz działa w sposób przedsiębiorczy, inicjując i wspierając rozwiązania korzystne dla środowiska społeczno-ekonomicznego i interesu publiczneg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o.</w:t>
            </w:r>
          </w:p>
        </w:tc>
        <w:tc>
          <w:tcPr>
            <w:tcW w:w="1865" w:type="dxa"/>
          </w:tcPr>
          <w:p w14:paraId="06628F88" w14:textId="77777777" w:rsid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7F8DB96" w14:textId="64E34CD2" w:rsidR="00A83D74" w:rsidRPr="00A83D74" w:rsidRDefault="00A83D74" w:rsidP="00A83D7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83D74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14:paraId="0F7B9E81" w14:textId="399F573A" w:rsidR="00B15341" w:rsidRPr="00933930" w:rsidRDefault="00B15341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7BF06F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8C37A69" w14:textId="77777777" w:rsidR="00B406C0" w:rsidRPr="00933930" w:rsidRDefault="00B406C0" w:rsidP="00B406C0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3.3Treści programowe </w:t>
      </w:r>
    </w:p>
    <w:p w14:paraId="6E566EFC" w14:textId="63503E92" w:rsidR="00B406C0" w:rsidRPr="00933930" w:rsidRDefault="00B406C0" w:rsidP="00B406C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33930">
        <w:rPr>
          <w:rFonts w:ascii="Corbel" w:hAnsi="Corbel"/>
          <w:sz w:val="24"/>
          <w:szCs w:val="24"/>
        </w:rPr>
        <w:t xml:space="preserve">Problematyka </w:t>
      </w:r>
      <w:r w:rsidR="006E4782">
        <w:rPr>
          <w:rFonts w:ascii="Corbel" w:hAnsi="Corbel"/>
          <w:sz w:val="24"/>
          <w:szCs w:val="24"/>
        </w:rPr>
        <w:t xml:space="preserve">wykładu </w:t>
      </w:r>
    </w:p>
    <w:p w14:paraId="04EC9C15" w14:textId="77777777" w:rsidR="00B406C0" w:rsidRPr="00933930" w:rsidRDefault="00B406C0" w:rsidP="00B406C0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3A2C37CB" w14:textId="77777777" w:rsidTr="00646C0D">
        <w:tc>
          <w:tcPr>
            <w:tcW w:w="9520" w:type="dxa"/>
          </w:tcPr>
          <w:p w14:paraId="042C7FB7" w14:textId="77777777" w:rsidR="00B406C0" w:rsidRPr="00933930" w:rsidRDefault="00B406C0" w:rsidP="00646C0D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15341" w:rsidRPr="00AF79AE" w14:paraId="3ED35E87" w14:textId="77777777" w:rsidTr="00646C0D">
        <w:tc>
          <w:tcPr>
            <w:tcW w:w="9520" w:type="dxa"/>
          </w:tcPr>
          <w:p w14:paraId="4D6535F2" w14:textId="4034F0E7" w:rsidR="00B15341" w:rsidRPr="00AF79AE" w:rsidRDefault="00830A7A" w:rsidP="00B766C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Wprowadzenie do cyfryzacji sektora publicznego</w:t>
            </w:r>
            <w:r w:rsidR="00B766C6">
              <w:rPr>
                <w:rFonts w:ascii="Corbel" w:hAnsi="Corbel"/>
                <w:b w:val="0"/>
                <w:sz w:val="24"/>
                <w:szCs w:val="24"/>
              </w:rPr>
              <w:t>: i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stota cyfryzacji administracji publicznej</w:t>
            </w:r>
            <w:r w:rsidR="006A4E99">
              <w:rPr>
                <w:rFonts w:ascii="Corbel" w:hAnsi="Corbel"/>
                <w:b w:val="0"/>
                <w:sz w:val="24"/>
                <w:szCs w:val="24"/>
              </w:rPr>
              <w:t>, c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yfryzacja jako narzędzie modernizacji państwa i poprawy efektywności</w:t>
            </w:r>
            <w:r w:rsidR="006A4E99">
              <w:rPr>
                <w:rFonts w:ascii="Corbel" w:hAnsi="Corbel"/>
                <w:b w:val="0"/>
                <w:sz w:val="24"/>
                <w:szCs w:val="24"/>
              </w:rPr>
              <w:t>, s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tandardy międzynarodowe</w:t>
            </w:r>
            <w:r w:rsidR="006A4E99">
              <w:rPr>
                <w:rFonts w:ascii="Corbel" w:hAnsi="Corbel"/>
                <w:b w:val="0"/>
                <w:sz w:val="24"/>
                <w:szCs w:val="24"/>
              </w:rPr>
              <w:t>, b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ariery wdrażania</w:t>
            </w:r>
            <w:r w:rsidR="00B766C6"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organizacyjne, prawne, kompetencyjne.</w:t>
            </w:r>
          </w:p>
        </w:tc>
      </w:tr>
      <w:tr w:rsidR="00CD4068" w:rsidRPr="00AF79AE" w14:paraId="2CAC09F4" w14:textId="77777777" w:rsidTr="00F7051B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42FF" w14:textId="52DF9F31" w:rsidR="00CD4068" w:rsidRPr="00AF79AE" w:rsidRDefault="00B766C6" w:rsidP="00B766C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Ramy prawne i strategiczne cyfryzacji sektora publicznego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(UE i Polska).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Program Zintegrowanej Informatyzacji Państwa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Deklaracja o Cyfrowej Transformacji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B766C6">
              <w:rPr>
                <w:rFonts w:ascii="Corbel" w:hAnsi="Corbel"/>
                <w:b w:val="0"/>
                <w:sz w:val="24"/>
                <w:szCs w:val="24"/>
              </w:rPr>
              <w:t>Polityka rozwoju sztucznej inteligencji w Polsce do 2030 r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B15341" w:rsidRPr="00AF79AE" w14:paraId="32C1CB29" w14:textId="77777777" w:rsidTr="00646C0D">
        <w:tc>
          <w:tcPr>
            <w:tcW w:w="9520" w:type="dxa"/>
          </w:tcPr>
          <w:p w14:paraId="4D82ECC3" w14:textId="3D902C83" w:rsidR="00B15341" w:rsidRPr="00AF79AE" w:rsidRDefault="00B766C6" w:rsidP="00932633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A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rchitektura systemów IT w sektorze publicznym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 xml:space="preserve">Państwowe systemy informacyjne: CEIDG, </w:t>
            </w:r>
            <w:proofErr w:type="spellStart"/>
            <w:r w:rsidRPr="00830A7A">
              <w:rPr>
                <w:rFonts w:ascii="Corbel" w:hAnsi="Corbel"/>
                <w:b w:val="0"/>
                <w:sz w:val="24"/>
                <w:szCs w:val="24"/>
              </w:rPr>
              <w:t>ePUAP</w:t>
            </w:r>
            <w:proofErr w:type="spellEnd"/>
            <w:r w:rsidRPr="00830A7A">
              <w:rPr>
                <w:rFonts w:ascii="Corbel" w:hAnsi="Corbel"/>
                <w:b w:val="0"/>
                <w:sz w:val="24"/>
                <w:szCs w:val="24"/>
              </w:rPr>
              <w:t>, Profil Zaufany, PUE ZUS, KAS, KRS online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e-Doręczenia</w:t>
            </w:r>
            <w:r w:rsidR="009B3668">
              <w:rPr>
                <w:rFonts w:ascii="Corbel" w:hAnsi="Corbel"/>
                <w:b w:val="0"/>
                <w:sz w:val="24"/>
                <w:szCs w:val="24"/>
              </w:rPr>
              <w:t>, Internetowe Konto Pacjenta, m-Obywatel i in.</w:t>
            </w:r>
          </w:p>
        </w:tc>
      </w:tr>
      <w:tr w:rsidR="00B766C6" w:rsidRPr="00AF79AE" w14:paraId="031F69ED" w14:textId="77777777" w:rsidTr="00646C0D">
        <w:tc>
          <w:tcPr>
            <w:tcW w:w="9520" w:type="dxa"/>
          </w:tcPr>
          <w:p w14:paraId="61E0AB7B" w14:textId="487E57AB" w:rsidR="00B766C6" w:rsidRDefault="00B766C6" w:rsidP="006E478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Dane w sektorze publicznym: gromadzenie, udostępnianie, analityka</w:t>
            </w:r>
            <w:r w:rsidR="006E4782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Dane publiczne jako dobro wspólne i zasób strategiczny.</w:t>
            </w:r>
            <w:r w:rsidR="006E478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Ochrona prywatności</w:t>
            </w:r>
            <w:r w:rsidR="006E4782">
              <w:rPr>
                <w:rFonts w:ascii="Corbel" w:hAnsi="Corbel"/>
                <w:b w:val="0"/>
                <w:sz w:val="24"/>
                <w:szCs w:val="24"/>
              </w:rPr>
              <w:t xml:space="preserve"> –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RODO w sektorze publicznym</w:t>
            </w:r>
            <w:r w:rsidR="006E4782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>Big data w administracji: zastosowania w zdrowiu, podatkach</w:t>
            </w:r>
            <w:r w:rsidR="001D4E5A">
              <w:rPr>
                <w:rFonts w:ascii="Corbel" w:hAnsi="Corbel"/>
                <w:b w:val="0"/>
                <w:sz w:val="24"/>
                <w:szCs w:val="24"/>
              </w:rPr>
              <w:t xml:space="preserve"> i in.</w:t>
            </w:r>
          </w:p>
        </w:tc>
      </w:tr>
      <w:tr w:rsidR="006E4782" w:rsidRPr="00AF79AE" w14:paraId="0078A273" w14:textId="77777777" w:rsidTr="00646C0D">
        <w:tc>
          <w:tcPr>
            <w:tcW w:w="9520" w:type="dxa"/>
          </w:tcPr>
          <w:p w14:paraId="31896F1E" w14:textId="012FD7BE" w:rsidR="006E4782" w:rsidRPr="00830A7A" w:rsidRDefault="006E4782" w:rsidP="006E478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Sztuczna inteligencja w sektorze publicznym: zastosowania, ryzyka, regulacje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6E4782" w:rsidRPr="00AF79AE" w14:paraId="7A8EECD8" w14:textId="77777777" w:rsidTr="00646C0D">
        <w:tc>
          <w:tcPr>
            <w:tcW w:w="9520" w:type="dxa"/>
          </w:tcPr>
          <w:p w14:paraId="3E5268E5" w14:textId="3084B31F" w:rsidR="006E4782" w:rsidRPr="00830A7A" w:rsidRDefault="006E4782" w:rsidP="006E4782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Cyberbezpieczeństwo w sektorze publicznym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6E4782" w:rsidRPr="00AF79AE" w14:paraId="60231AA3" w14:textId="77777777" w:rsidTr="00646C0D">
        <w:tc>
          <w:tcPr>
            <w:tcW w:w="9520" w:type="dxa"/>
          </w:tcPr>
          <w:p w14:paraId="003A8593" w14:textId="01FA2B4D" w:rsidR="006E4782" w:rsidRPr="00830A7A" w:rsidRDefault="006E4782" w:rsidP="001D4E5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30A7A">
              <w:rPr>
                <w:rFonts w:ascii="Corbel" w:hAnsi="Corbel"/>
                <w:b w:val="0"/>
                <w:sz w:val="24"/>
                <w:szCs w:val="24"/>
              </w:rPr>
              <w:t>Kierunki rozwoju cyfryzacji sektora publicznego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D9137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 xml:space="preserve">Państwo cyfrowe i </w:t>
            </w:r>
            <w:proofErr w:type="spellStart"/>
            <w:r w:rsidRPr="00D27296">
              <w:rPr>
                <w:rFonts w:ascii="Corbel" w:hAnsi="Corbel"/>
                <w:b w:val="0"/>
                <w:sz w:val="24"/>
                <w:szCs w:val="24"/>
              </w:rPr>
              <w:t>paperless</w:t>
            </w:r>
            <w:proofErr w:type="spellEnd"/>
            <w:r w:rsidRPr="00D27296">
              <w:rPr>
                <w:rFonts w:ascii="Corbel" w:hAnsi="Corbel"/>
                <w:b w:val="0"/>
                <w:sz w:val="24"/>
                <w:szCs w:val="24"/>
              </w:rPr>
              <w:t xml:space="preserve"> public </w:t>
            </w:r>
            <w:proofErr w:type="spellStart"/>
            <w:r w:rsidRPr="00D27296">
              <w:rPr>
                <w:rFonts w:ascii="Corbel" w:hAnsi="Corbel"/>
                <w:b w:val="0"/>
                <w:sz w:val="24"/>
                <w:szCs w:val="24"/>
              </w:rPr>
              <w:t>administration</w:t>
            </w:r>
            <w:proofErr w:type="spellEnd"/>
            <w:r w:rsidR="001D4E5A" w:rsidRPr="00D27296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D9137C" w:rsidRPr="00D27296"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1D4E5A" w:rsidRPr="00D27296">
              <w:rPr>
                <w:rFonts w:ascii="Corbel" w:hAnsi="Corbel"/>
                <w:b w:val="0"/>
                <w:sz w:val="24"/>
                <w:szCs w:val="24"/>
              </w:rPr>
              <w:t xml:space="preserve"> elektro</w:t>
            </w:r>
            <w:r w:rsidR="001D4E5A" w:rsidRPr="001D4E5A">
              <w:rPr>
                <w:rFonts w:ascii="Corbel" w:hAnsi="Corbel"/>
                <w:b w:val="0"/>
                <w:sz w:val="24"/>
                <w:szCs w:val="24"/>
              </w:rPr>
              <w:t xml:space="preserve">niczny obieg dokumentów, cyfrowe podpisy i identyfikacja. </w:t>
            </w:r>
            <w:r w:rsidRPr="00830A7A">
              <w:rPr>
                <w:rFonts w:ascii="Corbel" w:hAnsi="Corbel"/>
                <w:b w:val="0"/>
                <w:sz w:val="24"/>
                <w:szCs w:val="24"/>
              </w:rPr>
              <w:t xml:space="preserve">Trendy </w:t>
            </w:r>
            <w:r w:rsidR="009B3668">
              <w:rPr>
                <w:rFonts w:ascii="Corbel" w:hAnsi="Corbel"/>
                <w:b w:val="0"/>
                <w:sz w:val="24"/>
                <w:szCs w:val="24"/>
              </w:rPr>
              <w:t>globalne</w:t>
            </w:r>
            <w:r w:rsidR="001D4E5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1617054C" w14:textId="77777777" w:rsidR="00B406C0" w:rsidRDefault="00B406C0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402BE8D" w14:textId="0D959154" w:rsidR="00D27296" w:rsidRPr="00933930" w:rsidRDefault="00D27296" w:rsidP="00B406C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32E2EB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3.4 Metody dydaktyczne</w:t>
      </w:r>
    </w:p>
    <w:p w14:paraId="17380E97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A103F90" w14:textId="77777777" w:rsidR="00D27296" w:rsidRPr="00E33FD0" w:rsidRDefault="00D27296" w:rsidP="00D2729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33FD0">
        <w:rPr>
          <w:rFonts w:ascii="Corbel" w:hAnsi="Corbel"/>
          <w:b w:val="0"/>
          <w:smallCaps w:val="0"/>
          <w:szCs w:val="24"/>
        </w:rPr>
        <w:t>Wykład z prezentacją multimedialną.</w:t>
      </w:r>
    </w:p>
    <w:p w14:paraId="0C9638DD" w14:textId="77777777" w:rsidR="00D27296" w:rsidRPr="00933930" w:rsidRDefault="00D27296" w:rsidP="00B406C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65AA9632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33C7BD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 METODY I KRYTERIA OCENY</w:t>
      </w:r>
    </w:p>
    <w:p w14:paraId="65826584" w14:textId="77777777" w:rsidR="00B406C0" w:rsidRPr="00933930" w:rsidRDefault="00B406C0" w:rsidP="00B406C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67D5A36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4.1 Sposoby weryfikacji efektów uczenia się</w:t>
      </w:r>
    </w:p>
    <w:p w14:paraId="21FA9A9E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B406C0" w:rsidRPr="00933930" w14:paraId="6AE15DDD" w14:textId="77777777" w:rsidTr="00646C0D">
        <w:tc>
          <w:tcPr>
            <w:tcW w:w="1962" w:type="dxa"/>
            <w:vAlign w:val="center"/>
          </w:tcPr>
          <w:p w14:paraId="260A6070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72275A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007DCF7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8B48ED3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D81D1A" w14:textId="77777777" w:rsidR="00B406C0" w:rsidRPr="00933930" w:rsidRDefault="00B406C0" w:rsidP="00646C0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3393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3393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406C0" w:rsidRPr="00933930" w14:paraId="5D74CF7F" w14:textId="77777777" w:rsidTr="00646C0D">
        <w:tc>
          <w:tcPr>
            <w:tcW w:w="1962" w:type="dxa"/>
          </w:tcPr>
          <w:p w14:paraId="62DAC4F2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441" w:type="dxa"/>
          </w:tcPr>
          <w:p w14:paraId="7DC253D9" w14:textId="0D734DA1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</w:p>
        </w:tc>
        <w:tc>
          <w:tcPr>
            <w:tcW w:w="2117" w:type="dxa"/>
          </w:tcPr>
          <w:p w14:paraId="2317A72B" w14:textId="502E9367" w:rsidR="00B406C0" w:rsidRPr="00933930" w:rsidRDefault="00D27296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406C0" w:rsidRPr="00933930" w14:paraId="1F058729" w14:textId="77777777" w:rsidTr="00646C0D">
        <w:tc>
          <w:tcPr>
            <w:tcW w:w="1962" w:type="dxa"/>
          </w:tcPr>
          <w:p w14:paraId="654921C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41A21661" w14:textId="4CED4E06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w trakcie zajęć, 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projekt </w:t>
            </w:r>
          </w:p>
        </w:tc>
        <w:tc>
          <w:tcPr>
            <w:tcW w:w="2117" w:type="dxa"/>
          </w:tcPr>
          <w:p w14:paraId="02415278" w14:textId="25D9B25B" w:rsidR="00B406C0" w:rsidRPr="00933930" w:rsidRDefault="00D27296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B406C0" w:rsidRPr="00933930" w14:paraId="1F518A33" w14:textId="77777777" w:rsidTr="00646C0D">
        <w:tc>
          <w:tcPr>
            <w:tcW w:w="1962" w:type="dxa"/>
          </w:tcPr>
          <w:p w14:paraId="321EE0E7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zCs w:val="24"/>
              </w:rPr>
              <w:t xml:space="preserve">ek_03 </w:t>
            </w:r>
          </w:p>
        </w:tc>
        <w:tc>
          <w:tcPr>
            <w:tcW w:w="5441" w:type="dxa"/>
          </w:tcPr>
          <w:p w14:paraId="65A6C074" w14:textId="40868378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  <w:r w:rsidR="00C569D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projekt </w:t>
            </w:r>
          </w:p>
        </w:tc>
        <w:tc>
          <w:tcPr>
            <w:tcW w:w="2117" w:type="dxa"/>
          </w:tcPr>
          <w:p w14:paraId="4932075E" w14:textId="2B9C2207" w:rsidR="00B406C0" w:rsidRPr="00933930" w:rsidRDefault="00D27296" w:rsidP="00646C0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162F9355" w14:textId="77777777" w:rsidR="00B406C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025798" w14:textId="77777777" w:rsidR="00A02ACB" w:rsidRDefault="00A02ACB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3DE5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4.2 Warunki zaliczenia przedmiotu (kryteria oceniania)</w:t>
      </w:r>
    </w:p>
    <w:p w14:paraId="72E4E3B3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406C0" w:rsidRPr="00933930" w14:paraId="760E4A7A" w14:textId="77777777" w:rsidTr="00646C0D">
        <w:tc>
          <w:tcPr>
            <w:tcW w:w="9670" w:type="dxa"/>
          </w:tcPr>
          <w:p w14:paraId="09A0BA0D" w14:textId="4F74F7EE" w:rsidR="00B406C0" w:rsidRPr="00933930" w:rsidRDefault="009B3668" w:rsidP="00D51A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>rzygotowanie i prezentacja projektu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– o</w:t>
            </w:r>
            <w:r w:rsidRPr="00E33FD0">
              <w:rPr>
                <w:rFonts w:ascii="Corbel" w:hAnsi="Corbel"/>
                <w:b w:val="0"/>
                <w:smallCaps w:val="0"/>
                <w:szCs w:val="24"/>
              </w:rPr>
              <w:t>cena 3,0 wymaga uzyskania 51% maksymalnej ilości punktów przypisanych przez prowadzących zajęcia do poszczególnych działań składających się na zaliczenie.</w:t>
            </w:r>
          </w:p>
        </w:tc>
      </w:tr>
    </w:tbl>
    <w:p w14:paraId="1D4C2EA5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A64164" w14:textId="77777777" w:rsidR="00B406C0" w:rsidRPr="00933930" w:rsidRDefault="00B406C0" w:rsidP="00B406C0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33930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275DD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406C0" w:rsidRPr="00933930" w14:paraId="7467C9A6" w14:textId="77777777" w:rsidTr="00646C0D">
        <w:tc>
          <w:tcPr>
            <w:tcW w:w="4902" w:type="dxa"/>
            <w:vAlign w:val="center"/>
          </w:tcPr>
          <w:p w14:paraId="5046CF26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8" w:type="dxa"/>
            <w:vAlign w:val="center"/>
          </w:tcPr>
          <w:p w14:paraId="4785D5CC" w14:textId="5810F091" w:rsidR="00B406C0" w:rsidRPr="00933930" w:rsidRDefault="00B406C0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Średnia liczba godzin</w:t>
            </w:r>
            <w:r w:rsidR="00D51A16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33930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B406C0" w:rsidRPr="00933930" w14:paraId="73830B2A" w14:textId="77777777" w:rsidTr="00646C0D">
        <w:tc>
          <w:tcPr>
            <w:tcW w:w="4902" w:type="dxa"/>
          </w:tcPr>
          <w:p w14:paraId="4CAFDDA4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</w:tcPr>
          <w:p w14:paraId="11D6ABA1" w14:textId="0A651FC2" w:rsidR="00B406C0" w:rsidRPr="00933930" w:rsidRDefault="003D736D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406C0" w:rsidRPr="00933930" w14:paraId="6B94316D" w14:textId="77777777" w:rsidTr="00646C0D">
        <w:tc>
          <w:tcPr>
            <w:tcW w:w="4902" w:type="dxa"/>
          </w:tcPr>
          <w:p w14:paraId="055035A2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71264690" w14:textId="7B53C74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646E03C9" w14:textId="5A7603DD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B406C0" w:rsidRPr="00933930" w14:paraId="445B857A" w14:textId="77777777" w:rsidTr="00646C0D">
        <w:tc>
          <w:tcPr>
            <w:tcW w:w="4902" w:type="dxa"/>
          </w:tcPr>
          <w:p w14:paraId="2F3902A8" w14:textId="3C6E1254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C569D4">
              <w:rPr>
                <w:rFonts w:ascii="Corbel" w:hAnsi="Corbel"/>
                <w:sz w:val="24"/>
                <w:szCs w:val="24"/>
              </w:rPr>
              <w:t>przygotowanie projektu</w:t>
            </w:r>
            <w:r w:rsidRPr="00933930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3927BBC7" w14:textId="21AD2A3E" w:rsidR="00B406C0" w:rsidRPr="00933930" w:rsidRDefault="003D736D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C569D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B406C0" w:rsidRPr="00933930" w14:paraId="790948A9" w14:textId="77777777" w:rsidTr="00646C0D">
        <w:tc>
          <w:tcPr>
            <w:tcW w:w="4902" w:type="dxa"/>
          </w:tcPr>
          <w:p w14:paraId="061C7E67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33930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0E29EA2C" w14:textId="51972AAA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B406C0" w:rsidRPr="00933930" w14:paraId="0513A1BF" w14:textId="77777777" w:rsidTr="00646C0D">
        <w:tc>
          <w:tcPr>
            <w:tcW w:w="4902" w:type="dxa"/>
          </w:tcPr>
          <w:p w14:paraId="743581D0" w14:textId="77777777" w:rsidR="00B406C0" w:rsidRPr="00933930" w:rsidRDefault="00B406C0" w:rsidP="00646C0D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33930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43C203AB" w14:textId="125996A8" w:rsidR="00B406C0" w:rsidRPr="00933930" w:rsidRDefault="00C569D4" w:rsidP="00646C0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D30E212" w14:textId="77777777" w:rsidR="00B406C0" w:rsidRPr="00933930" w:rsidRDefault="00B406C0" w:rsidP="00B406C0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33930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1E576DD4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6. PRAKTYKI ZAWODOWE W RAMACH PRZEDMIOTU</w:t>
      </w:r>
    </w:p>
    <w:p w14:paraId="1B1D1431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B406C0" w:rsidRPr="00933930" w14:paraId="5CFE4A5C" w14:textId="77777777" w:rsidTr="00646C0D">
        <w:trPr>
          <w:trHeight w:val="397"/>
        </w:trPr>
        <w:tc>
          <w:tcPr>
            <w:tcW w:w="2359" w:type="pct"/>
          </w:tcPr>
          <w:p w14:paraId="459C5BC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1A7A32DF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B406C0" w:rsidRPr="00933930" w14:paraId="3D41231C" w14:textId="77777777" w:rsidTr="00646C0D">
        <w:trPr>
          <w:trHeight w:val="397"/>
        </w:trPr>
        <w:tc>
          <w:tcPr>
            <w:tcW w:w="2359" w:type="pct"/>
          </w:tcPr>
          <w:p w14:paraId="227791DA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0231749" w14:textId="77777777" w:rsidR="00B406C0" w:rsidRPr="00933930" w:rsidRDefault="00B406C0" w:rsidP="00646C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ECCFFA" w14:textId="77777777" w:rsidR="00B406C0" w:rsidRPr="00933930" w:rsidRDefault="00B406C0" w:rsidP="00B406C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F36563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33930">
        <w:rPr>
          <w:rFonts w:ascii="Corbel" w:hAnsi="Corbel"/>
          <w:smallCaps w:val="0"/>
          <w:szCs w:val="24"/>
        </w:rPr>
        <w:t>7. LITERATURA</w:t>
      </w:r>
    </w:p>
    <w:p w14:paraId="25857051" w14:textId="77777777" w:rsidR="00B406C0" w:rsidRPr="00933930" w:rsidRDefault="00B406C0" w:rsidP="00B406C0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42BBC" w:rsidRPr="00933930" w14:paraId="365DF945" w14:textId="77777777" w:rsidTr="00ED6C71">
        <w:trPr>
          <w:trHeight w:val="397"/>
        </w:trPr>
        <w:tc>
          <w:tcPr>
            <w:tcW w:w="5000" w:type="pct"/>
          </w:tcPr>
          <w:p w14:paraId="10B342F7" w14:textId="77777777" w:rsidR="00942BBC" w:rsidRPr="00933930" w:rsidRDefault="00942BBC" w:rsidP="00ED6C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3930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2D890C9" w14:textId="00B44671" w:rsidR="000D1C61" w:rsidRPr="000D1C61" w:rsidRDefault="000D1C61" w:rsidP="000D1C61">
            <w:pPr>
              <w:pStyle w:val="Akapitzlist"/>
              <w:numPr>
                <w:ilvl w:val="0"/>
                <w:numId w:val="2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D1C61">
              <w:rPr>
                <w:rFonts w:ascii="Corbel" w:hAnsi="Corbel"/>
                <w:sz w:val="24"/>
                <w:szCs w:val="24"/>
              </w:rPr>
              <w:t>Dudzik S. Kawka I., Śliwa K.</w:t>
            </w:r>
            <w:r w:rsidR="0046712A">
              <w:rPr>
                <w:rFonts w:ascii="Corbel" w:hAnsi="Corbel"/>
                <w:sz w:val="24"/>
                <w:szCs w:val="24"/>
              </w:rPr>
              <w:t xml:space="preserve"> (red.)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D1C61">
              <w:rPr>
                <w:rFonts w:ascii="Corbel" w:hAnsi="Corbel"/>
                <w:sz w:val="24"/>
                <w:szCs w:val="24"/>
              </w:rPr>
              <w:t>E-administracja. Wyzwania dla cyfrowych usług publicznych w Unii Europejskiej</w:t>
            </w:r>
            <w:r>
              <w:rPr>
                <w:rFonts w:ascii="Corbel" w:hAnsi="Corbel"/>
                <w:sz w:val="24"/>
                <w:szCs w:val="24"/>
              </w:rPr>
              <w:t>, Księ</w:t>
            </w:r>
            <w:r w:rsidRPr="000D1C61">
              <w:rPr>
                <w:rFonts w:ascii="Corbel" w:hAnsi="Corbel"/>
                <w:sz w:val="24"/>
                <w:szCs w:val="24"/>
              </w:rPr>
              <w:t>garnia Akademicka, Kraków</w:t>
            </w:r>
            <w:r>
              <w:rPr>
                <w:rFonts w:ascii="Corbel" w:hAnsi="Corbel"/>
                <w:sz w:val="24"/>
                <w:szCs w:val="24"/>
              </w:rPr>
              <w:t>, 2024</w:t>
            </w:r>
            <w:r w:rsidR="0046712A">
              <w:rPr>
                <w:rFonts w:ascii="Corbel" w:hAnsi="Corbel"/>
                <w:sz w:val="24"/>
                <w:szCs w:val="24"/>
              </w:rPr>
              <w:t xml:space="preserve">, </w:t>
            </w:r>
            <w:hyperlink r:id="rId8" w:history="1">
              <w:r w:rsidR="0046712A" w:rsidRPr="00BF226A">
                <w:rPr>
                  <w:rStyle w:val="Hipercze"/>
                  <w:rFonts w:ascii="Corbel" w:hAnsi="Corbel"/>
                  <w:sz w:val="24"/>
                  <w:szCs w:val="24"/>
                </w:rPr>
                <w:t>https://books.akademicka.pl/publishing/catalog/view/644/2069/2534</w:t>
              </w:r>
            </w:hyperlink>
            <w:r w:rsidR="0046712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3AE8B2B" w14:textId="23F6CD84" w:rsidR="000B6F5F" w:rsidRPr="00AF2A3D" w:rsidRDefault="0046712A" w:rsidP="000B6F5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1C61">
              <w:rPr>
                <w:rFonts w:ascii="Corbel" w:hAnsi="Corbel"/>
                <w:sz w:val="24"/>
                <w:szCs w:val="24"/>
              </w:rPr>
              <w:t>Dudzik S. Kawka I., Śliwa K.</w:t>
            </w:r>
            <w:r>
              <w:rPr>
                <w:rFonts w:ascii="Corbel" w:hAnsi="Corbel"/>
                <w:sz w:val="24"/>
                <w:szCs w:val="24"/>
              </w:rPr>
              <w:t xml:space="preserve"> (red.), </w:t>
            </w:r>
            <w:r w:rsidR="000B6F5F" w:rsidRPr="00AF2A3D">
              <w:rPr>
                <w:rFonts w:ascii="Corbel" w:hAnsi="Corbel"/>
                <w:sz w:val="24"/>
                <w:szCs w:val="24"/>
              </w:rPr>
              <w:t>E-administracja. Skuteczna, odpowiedzialna i otwarta administracja publiczna, Księgarnia Akademicka, Kraków 2022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hyperlink r:id="rId9" w:history="1">
              <w:r w:rsidRPr="00BF226A">
                <w:rPr>
                  <w:rStyle w:val="Hipercze"/>
                  <w:rFonts w:ascii="Corbel" w:hAnsi="Corbel"/>
                  <w:sz w:val="24"/>
                  <w:szCs w:val="24"/>
                </w:rPr>
                <w:t>https://books.akademicka.pl/publishing/catalog/view/353/1102/1026</w:t>
              </w:r>
            </w:hyperlink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5A3576F" w14:textId="6C7B5F7B" w:rsidR="000D1C61" w:rsidRPr="00D21A27" w:rsidRDefault="000B6F5F" w:rsidP="00D21A2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B6F5F">
              <w:rPr>
                <w:rFonts w:ascii="Corbel" w:hAnsi="Corbel"/>
                <w:sz w:val="24"/>
                <w:szCs w:val="24"/>
              </w:rPr>
              <w:t>Kuzionko-Ochrymiuk</w:t>
            </w:r>
            <w:proofErr w:type="spellEnd"/>
            <w:r w:rsidRPr="000B6F5F">
              <w:rPr>
                <w:rFonts w:ascii="Corbel" w:hAnsi="Corbel"/>
                <w:sz w:val="24"/>
                <w:szCs w:val="24"/>
              </w:rPr>
              <w:t>, E.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B6F5F">
              <w:rPr>
                <w:rFonts w:ascii="Corbel" w:hAnsi="Corbel"/>
                <w:sz w:val="24"/>
                <w:szCs w:val="24"/>
              </w:rPr>
              <w:t>Rozwój e-administracji w Polsce na tle krajów Unii Europejskiej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B6F5F">
              <w:rPr>
                <w:rFonts w:ascii="Corbel" w:hAnsi="Corbel"/>
                <w:sz w:val="24"/>
                <w:szCs w:val="24"/>
              </w:rPr>
              <w:t>Wydawnictwo Uniwersytetu w Białymstoku</w:t>
            </w:r>
            <w:r>
              <w:rPr>
                <w:rFonts w:ascii="Corbel" w:hAnsi="Corbel"/>
                <w:sz w:val="24"/>
                <w:szCs w:val="24"/>
              </w:rPr>
              <w:t>, Białystok 2020</w:t>
            </w:r>
            <w:r w:rsidR="000D6800">
              <w:rPr>
                <w:rFonts w:ascii="Corbel" w:hAnsi="Corbel"/>
                <w:sz w:val="24"/>
                <w:szCs w:val="24"/>
              </w:rPr>
              <w:t xml:space="preserve">, </w:t>
            </w:r>
            <w:hyperlink r:id="rId10" w:history="1">
              <w:r w:rsidR="000D6800" w:rsidRPr="00BF226A">
                <w:rPr>
                  <w:rStyle w:val="Hipercze"/>
                  <w:rFonts w:ascii="Corbel" w:hAnsi="Corbel"/>
                  <w:sz w:val="24"/>
                  <w:szCs w:val="24"/>
                </w:rPr>
                <w:t>https://repozytorium.uwb.edu.pl/jspui/bitstream/11320/18361/3/Rozwoj_e_administracji_w_Polsce_na_tle_krajow_Unii_Europejskiej.pdf</w:t>
              </w:r>
            </w:hyperlink>
            <w:r w:rsidR="000D680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942BBC" w:rsidRPr="00963CC2" w14:paraId="2A626568" w14:textId="77777777" w:rsidTr="00ED6C71">
        <w:trPr>
          <w:trHeight w:val="397"/>
        </w:trPr>
        <w:tc>
          <w:tcPr>
            <w:tcW w:w="5000" w:type="pct"/>
          </w:tcPr>
          <w:p w14:paraId="4E308B88" w14:textId="77777777" w:rsidR="00942BBC" w:rsidRPr="00963CC2" w:rsidRDefault="00942BBC" w:rsidP="00ED6C7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3CC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527660E" w14:textId="77777777" w:rsidR="00942BBC" w:rsidRPr="000B6F5F" w:rsidRDefault="00AF2A3D" w:rsidP="000B6F5F">
            <w:pPr>
              <w:pStyle w:val="Akapitzlist"/>
              <w:numPr>
                <w:ilvl w:val="0"/>
                <w:numId w:val="3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Wasilewski K., </w:t>
            </w:r>
            <w:r w:rsidRPr="00B35E90">
              <w:rPr>
                <w:rFonts w:ascii="Corbel" w:hAnsi="Corbel"/>
                <w:sz w:val="24"/>
                <w:szCs w:val="24"/>
              </w:rPr>
              <w:t>E-administracja w Polsce: determinanty rozwoju i bariery wdrożeniowe</w:t>
            </w:r>
            <w:r>
              <w:rPr>
                <w:rFonts w:ascii="Corbel" w:hAnsi="Corbel"/>
                <w:sz w:val="24"/>
                <w:szCs w:val="24"/>
              </w:rPr>
              <w:t>, „</w:t>
            </w:r>
            <w:r w:rsidRPr="00B35E90">
              <w:rPr>
                <w:rFonts w:ascii="Corbel" w:hAnsi="Corbel"/>
                <w:sz w:val="24"/>
                <w:szCs w:val="24"/>
              </w:rPr>
              <w:t>Przegląd Prawno-Ekonomiczny</w:t>
            </w:r>
            <w:r>
              <w:rPr>
                <w:rFonts w:ascii="Corbel" w:hAnsi="Corbel"/>
                <w:sz w:val="24"/>
                <w:szCs w:val="24"/>
              </w:rPr>
              <w:t>”, 2</w:t>
            </w:r>
            <w:r w:rsidRPr="00B35E90">
              <w:rPr>
                <w:rFonts w:ascii="Corbel" w:hAnsi="Corbel"/>
                <w:sz w:val="24"/>
                <w:szCs w:val="24"/>
              </w:rPr>
              <w:t>/2025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hyperlink r:id="rId11" w:history="1">
              <w:r w:rsidRPr="00E32286">
                <w:rPr>
                  <w:rStyle w:val="Hipercze"/>
                  <w:rFonts w:ascii="Corbel" w:hAnsi="Corbel"/>
                  <w:sz w:val="24"/>
                  <w:szCs w:val="24"/>
                </w:rPr>
                <w:t>https://doi.org/10.31743/ppe.18189</w:t>
              </w:r>
            </w:hyperlink>
          </w:p>
          <w:p w14:paraId="62275C76" w14:textId="05751CFF" w:rsidR="000B6F5F" w:rsidRDefault="000B6F5F" w:rsidP="000B6F5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6D1C">
              <w:rPr>
                <w:rFonts w:ascii="Corbel" w:hAnsi="Corbel"/>
                <w:sz w:val="24"/>
                <w:szCs w:val="24"/>
              </w:rPr>
              <w:t xml:space="preserve">Dudarski </w:t>
            </w:r>
            <w:r>
              <w:rPr>
                <w:rFonts w:ascii="Corbel" w:hAnsi="Corbel"/>
                <w:sz w:val="24"/>
                <w:szCs w:val="24"/>
              </w:rPr>
              <w:t xml:space="preserve">Ł., </w:t>
            </w:r>
            <w:r w:rsidRPr="00A36D1C">
              <w:rPr>
                <w:rFonts w:ascii="Corbel" w:hAnsi="Corbel"/>
                <w:sz w:val="24"/>
                <w:szCs w:val="24"/>
              </w:rPr>
              <w:t>Cyfryzacja administracji publicznej w Polsce: wyzwania i perspektywy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A36D1C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„</w:t>
            </w:r>
            <w:r w:rsidRPr="00A36D1C">
              <w:rPr>
                <w:rFonts w:ascii="Corbel" w:hAnsi="Corbel"/>
                <w:sz w:val="24"/>
                <w:szCs w:val="24"/>
              </w:rPr>
              <w:t xml:space="preserve">Zeszyty Naukowe Collegium </w:t>
            </w:r>
            <w:proofErr w:type="spellStart"/>
            <w:r w:rsidRPr="00A36D1C">
              <w:rPr>
                <w:rFonts w:ascii="Corbel" w:hAnsi="Corbel"/>
                <w:sz w:val="24"/>
                <w:szCs w:val="24"/>
              </w:rPr>
              <w:t>Witelona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”, </w:t>
            </w:r>
            <w:r w:rsidRPr="00A36D1C">
              <w:rPr>
                <w:rFonts w:ascii="Corbel" w:hAnsi="Corbel"/>
                <w:sz w:val="24"/>
                <w:szCs w:val="24"/>
              </w:rPr>
              <w:t>53(4)</w:t>
            </w:r>
            <w:r w:rsidRPr="00A36D1C">
              <w:rPr>
                <w:rFonts w:ascii="Arial" w:hAnsi="Arial" w:cs="Arial"/>
                <w:sz w:val="24"/>
                <w:szCs w:val="24"/>
              </w:rPr>
              <w:t> </w:t>
            </w:r>
            <w:r w:rsidRPr="00A36D1C">
              <w:rPr>
                <w:rFonts w:ascii="Corbel" w:hAnsi="Corbel"/>
                <w:sz w:val="24"/>
                <w:szCs w:val="24"/>
              </w:rPr>
              <w:t>/</w:t>
            </w:r>
            <w:r w:rsidRPr="00A36D1C">
              <w:rPr>
                <w:rFonts w:ascii="Arial" w:hAnsi="Arial" w:cs="Arial"/>
                <w:sz w:val="24"/>
                <w:szCs w:val="24"/>
              </w:rPr>
              <w:t> </w:t>
            </w:r>
            <w:r w:rsidRPr="00A36D1C">
              <w:rPr>
                <w:rFonts w:ascii="Corbel" w:hAnsi="Corbel"/>
                <w:sz w:val="24"/>
                <w:szCs w:val="24"/>
              </w:rPr>
              <w:t>2024</w:t>
            </w:r>
            <w:r w:rsidR="000D6800">
              <w:rPr>
                <w:rFonts w:ascii="Corbel" w:hAnsi="Corbel"/>
                <w:sz w:val="24"/>
                <w:szCs w:val="24"/>
              </w:rPr>
              <w:t xml:space="preserve">, </w:t>
            </w:r>
            <w:hyperlink r:id="rId12" w:history="1">
              <w:r w:rsidR="000D6800" w:rsidRPr="00BF226A">
                <w:rPr>
                  <w:rStyle w:val="Hipercze"/>
                  <w:rFonts w:ascii="Corbel" w:hAnsi="Corbel"/>
                  <w:sz w:val="24"/>
                  <w:szCs w:val="24"/>
                </w:rPr>
                <w:t>https://cejsh.icm.edu.pl/cejsh/element/bwmeta1.element.ojs-doi-10_5604_01_3001_0055_2334</w:t>
              </w:r>
            </w:hyperlink>
            <w:r w:rsidR="000D680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99C83A1" w14:textId="77777777" w:rsidR="000B6F5F" w:rsidRDefault="000B6F5F" w:rsidP="000B6F5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Kuczewska J.,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Ostafil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M., Wojciechowski P., Zapobieganie niekontrolowanej utracie potencjału konkurencyjnego przedsiębiorstw z wykorzystaniem technologii cyfrowych, Platforma Przemysłu Przyszłości, Warszawa 2024</w:t>
            </w:r>
            <w:r w:rsidR="000D6800">
              <w:rPr>
                <w:rFonts w:ascii="Corbel" w:hAnsi="Corbel"/>
                <w:sz w:val="24"/>
                <w:szCs w:val="24"/>
              </w:rPr>
              <w:t xml:space="preserve">, </w:t>
            </w:r>
            <w:hyperlink r:id="rId13" w:history="1">
              <w:r w:rsidR="000D6800" w:rsidRPr="00BF226A">
                <w:rPr>
                  <w:rStyle w:val="Hipercze"/>
                  <w:rFonts w:ascii="Corbel" w:hAnsi="Corbel"/>
                  <w:sz w:val="24"/>
                  <w:szCs w:val="24"/>
                </w:rPr>
                <w:t>https://www.parp.gov.pl/storage/publications/pdf/Zapobieganie-niekontrolowanej-utracie-potencjalu-konkurencyjnego-przedsiebiorstw-z-wykorzystaniem-technologii-cyfrowych.pdf</w:t>
              </w:r>
            </w:hyperlink>
            <w:r w:rsidR="000D680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404DC179" w14:textId="77777777" w:rsidR="00D21A27" w:rsidRDefault="00D21A27" w:rsidP="00D21A27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D21A27">
              <w:rPr>
                <w:rFonts w:ascii="Corbel" w:hAnsi="Corbel"/>
                <w:sz w:val="24"/>
                <w:szCs w:val="24"/>
              </w:rPr>
              <w:t xml:space="preserve">Ministerstwo Cyfryzacji, </w:t>
            </w:r>
            <w:r w:rsidRPr="00D21A27">
              <w:rPr>
                <w:rFonts w:ascii="Corbel" w:hAnsi="Corbel"/>
                <w:sz w:val="24"/>
                <w:szCs w:val="24"/>
              </w:rPr>
              <w:t>Polityka rozwoju sztucznej inteligencji w Polsce do 2030 roku</w:t>
            </w:r>
            <w:r w:rsidRPr="00D21A27">
              <w:rPr>
                <w:rFonts w:ascii="Corbel" w:hAnsi="Corbel"/>
                <w:sz w:val="24"/>
                <w:szCs w:val="24"/>
              </w:rPr>
              <w:t xml:space="preserve">, Warszawa 2025, </w:t>
            </w:r>
            <w:hyperlink r:id="rId14" w:history="1">
              <w:r w:rsidRPr="00D21A27">
                <w:rPr>
                  <w:rStyle w:val="Hipercze"/>
                  <w:rFonts w:ascii="Corbel" w:hAnsi="Corbel"/>
                  <w:sz w:val="24"/>
                  <w:szCs w:val="24"/>
                </w:rPr>
                <w:t>https://www.gov.pl/web/cyfryzacja/polityka-rozwoju-sztucznej-inteligencji-w-polsce-do-2030-roku--bezpieczne-i-odpowiedzialne-wykorzystanie-sztucznej-inteligencji</w:t>
              </w:r>
            </w:hyperlink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194FEDCC" w14:textId="02042490" w:rsidR="00D21A27" w:rsidRPr="00D21A27" w:rsidRDefault="00D21A27" w:rsidP="00D21A27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0B6F5F">
              <w:rPr>
                <w:rFonts w:ascii="Corbel" w:hAnsi="Corbel"/>
                <w:sz w:val="24"/>
                <w:szCs w:val="24"/>
              </w:rPr>
              <w:t>Marucha-Jaworska M., Podpisy elektroniczne, biometria, identyfikacja elektroniczna. Elektroniczny obrót prawny w społeczeństwie cyfrowym, Wolters Kluwer business, Warszawa 2015.</w:t>
            </w:r>
          </w:p>
        </w:tc>
      </w:tr>
    </w:tbl>
    <w:p w14:paraId="3060E8C7" w14:textId="77777777" w:rsidR="00901BBF" w:rsidRDefault="00901BBF" w:rsidP="00A02AC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84CCB09" w14:textId="2F141470" w:rsidR="00B406C0" w:rsidRPr="00B406C0" w:rsidRDefault="00B406C0" w:rsidP="00A02ACB">
      <w:pPr>
        <w:pStyle w:val="Punktygwne"/>
        <w:spacing w:before="0" w:after="0"/>
        <w:rPr>
          <w:rFonts w:ascii="Corbel" w:hAnsi="Corbel"/>
          <w:szCs w:val="24"/>
        </w:rPr>
      </w:pPr>
      <w:r w:rsidRPr="00933930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B406C0" w:rsidRPr="00B406C0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C8699" w14:textId="77777777" w:rsidR="00EF0C85" w:rsidRDefault="00EF0C85" w:rsidP="00C16ABF">
      <w:pPr>
        <w:spacing w:after="0" w:line="240" w:lineRule="auto"/>
      </w:pPr>
      <w:r>
        <w:separator/>
      </w:r>
    </w:p>
  </w:endnote>
  <w:endnote w:type="continuationSeparator" w:id="0">
    <w:p w14:paraId="34555242" w14:textId="77777777" w:rsidR="00EF0C85" w:rsidRDefault="00EF0C8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B92AD" w14:textId="77777777" w:rsidR="00EF0C85" w:rsidRDefault="00EF0C85" w:rsidP="00C16ABF">
      <w:pPr>
        <w:spacing w:after="0" w:line="240" w:lineRule="auto"/>
      </w:pPr>
      <w:r>
        <w:separator/>
      </w:r>
    </w:p>
  </w:footnote>
  <w:footnote w:type="continuationSeparator" w:id="0">
    <w:p w14:paraId="0A5A17EB" w14:textId="77777777" w:rsidR="00EF0C85" w:rsidRDefault="00EF0C85" w:rsidP="00C16ABF">
      <w:pPr>
        <w:spacing w:after="0" w:line="240" w:lineRule="auto"/>
      </w:pPr>
      <w:r>
        <w:continuationSeparator/>
      </w:r>
    </w:p>
  </w:footnote>
  <w:footnote w:id="1">
    <w:p w14:paraId="27FDA835" w14:textId="77777777" w:rsidR="00B406C0" w:rsidRDefault="00B406C0" w:rsidP="00B406C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3100E"/>
    <w:multiLevelType w:val="multilevel"/>
    <w:tmpl w:val="218E9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C6351"/>
    <w:multiLevelType w:val="multilevel"/>
    <w:tmpl w:val="ECDEB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4A588B"/>
    <w:multiLevelType w:val="multilevel"/>
    <w:tmpl w:val="3C029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843E60"/>
    <w:multiLevelType w:val="multilevel"/>
    <w:tmpl w:val="43F8E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5F69AC"/>
    <w:multiLevelType w:val="multilevel"/>
    <w:tmpl w:val="5E70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0A1950"/>
    <w:multiLevelType w:val="hybridMultilevel"/>
    <w:tmpl w:val="74CC15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964C85"/>
    <w:multiLevelType w:val="hybridMultilevel"/>
    <w:tmpl w:val="7ABAD090"/>
    <w:lvl w:ilvl="0" w:tplc="E3F01BA8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FCB066C"/>
    <w:multiLevelType w:val="multilevel"/>
    <w:tmpl w:val="F8569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16C02EA"/>
    <w:multiLevelType w:val="multilevel"/>
    <w:tmpl w:val="038ED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23A6520"/>
    <w:multiLevelType w:val="hybridMultilevel"/>
    <w:tmpl w:val="211A4C30"/>
    <w:lvl w:ilvl="0" w:tplc="216EFABA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69074680">
    <w:abstractNumId w:val="4"/>
  </w:num>
  <w:num w:numId="2" w16cid:durableId="165944211">
    <w:abstractNumId w:val="10"/>
  </w:num>
  <w:num w:numId="3" w16cid:durableId="1776290008">
    <w:abstractNumId w:val="7"/>
  </w:num>
  <w:num w:numId="4" w16cid:durableId="260072488">
    <w:abstractNumId w:val="6"/>
  </w:num>
  <w:num w:numId="5" w16cid:durableId="726226262">
    <w:abstractNumId w:val="8"/>
  </w:num>
  <w:num w:numId="6" w16cid:durableId="887837654">
    <w:abstractNumId w:val="1"/>
  </w:num>
  <w:num w:numId="7" w16cid:durableId="104037294">
    <w:abstractNumId w:val="3"/>
  </w:num>
  <w:num w:numId="8" w16cid:durableId="1472554958">
    <w:abstractNumId w:val="0"/>
  </w:num>
  <w:num w:numId="9" w16cid:durableId="69889508">
    <w:abstractNumId w:val="5"/>
  </w:num>
  <w:num w:numId="10" w16cid:durableId="26488153">
    <w:abstractNumId w:val="2"/>
  </w:num>
  <w:num w:numId="11" w16cid:durableId="1368526666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6F77"/>
    <w:rsid w:val="00042A51"/>
    <w:rsid w:val="00042D2E"/>
    <w:rsid w:val="00044C82"/>
    <w:rsid w:val="00050A0D"/>
    <w:rsid w:val="00070ED6"/>
    <w:rsid w:val="000742DC"/>
    <w:rsid w:val="000843F6"/>
    <w:rsid w:val="00084C12"/>
    <w:rsid w:val="0008513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6F5F"/>
    <w:rsid w:val="000C5A4B"/>
    <w:rsid w:val="000D04B0"/>
    <w:rsid w:val="000D1C61"/>
    <w:rsid w:val="000D6800"/>
    <w:rsid w:val="000F1C57"/>
    <w:rsid w:val="000F5615"/>
    <w:rsid w:val="001045A1"/>
    <w:rsid w:val="00124BFF"/>
    <w:rsid w:val="0012560E"/>
    <w:rsid w:val="00127108"/>
    <w:rsid w:val="00134B13"/>
    <w:rsid w:val="001422B1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70D2"/>
    <w:rsid w:val="001C25B9"/>
    <w:rsid w:val="001D4E5A"/>
    <w:rsid w:val="001D657B"/>
    <w:rsid w:val="001D7B54"/>
    <w:rsid w:val="001E0209"/>
    <w:rsid w:val="001F2CA2"/>
    <w:rsid w:val="00202049"/>
    <w:rsid w:val="002144C0"/>
    <w:rsid w:val="0022477D"/>
    <w:rsid w:val="002263B4"/>
    <w:rsid w:val="002278A9"/>
    <w:rsid w:val="002336F9"/>
    <w:rsid w:val="0024028F"/>
    <w:rsid w:val="00244ABC"/>
    <w:rsid w:val="00281FF2"/>
    <w:rsid w:val="002857DE"/>
    <w:rsid w:val="00291567"/>
    <w:rsid w:val="002A1E37"/>
    <w:rsid w:val="002A22BF"/>
    <w:rsid w:val="002A2389"/>
    <w:rsid w:val="002A671D"/>
    <w:rsid w:val="002B4D55"/>
    <w:rsid w:val="002B5EA0"/>
    <w:rsid w:val="002B6119"/>
    <w:rsid w:val="002C1F06"/>
    <w:rsid w:val="002D3375"/>
    <w:rsid w:val="002D457E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D736D"/>
    <w:rsid w:val="003E1941"/>
    <w:rsid w:val="003E2FE6"/>
    <w:rsid w:val="003E49D5"/>
    <w:rsid w:val="003F205D"/>
    <w:rsid w:val="003F38C0"/>
    <w:rsid w:val="00414E3C"/>
    <w:rsid w:val="00416F02"/>
    <w:rsid w:val="0042244A"/>
    <w:rsid w:val="0042361D"/>
    <w:rsid w:val="0042745A"/>
    <w:rsid w:val="00431D5C"/>
    <w:rsid w:val="004362C6"/>
    <w:rsid w:val="00437FA2"/>
    <w:rsid w:val="00445970"/>
    <w:rsid w:val="00461EFC"/>
    <w:rsid w:val="004652C2"/>
    <w:rsid w:val="0046712A"/>
    <w:rsid w:val="00470181"/>
    <w:rsid w:val="004706D1"/>
    <w:rsid w:val="00471326"/>
    <w:rsid w:val="0047598D"/>
    <w:rsid w:val="004840FD"/>
    <w:rsid w:val="004876FE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55A3"/>
    <w:rsid w:val="0050496F"/>
    <w:rsid w:val="00511744"/>
    <w:rsid w:val="00513B6F"/>
    <w:rsid w:val="00516541"/>
    <w:rsid w:val="00517C63"/>
    <w:rsid w:val="005363C4"/>
    <w:rsid w:val="00536BDE"/>
    <w:rsid w:val="00543ACC"/>
    <w:rsid w:val="0056330E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00D0B"/>
    <w:rsid w:val="0061029B"/>
    <w:rsid w:val="006146AB"/>
    <w:rsid w:val="00617230"/>
    <w:rsid w:val="00621CE1"/>
    <w:rsid w:val="00623140"/>
    <w:rsid w:val="00627FC9"/>
    <w:rsid w:val="00640333"/>
    <w:rsid w:val="00647FA8"/>
    <w:rsid w:val="00650C5F"/>
    <w:rsid w:val="00654934"/>
    <w:rsid w:val="006620D9"/>
    <w:rsid w:val="00671958"/>
    <w:rsid w:val="00675843"/>
    <w:rsid w:val="00696477"/>
    <w:rsid w:val="006A4E99"/>
    <w:rsid w:val="006C7D20"/>
    <w:rsid w:val="006D050F"/>
    <w:rsid w:val="006D6139"/>
    <w:rsid w:val="006E0404"/>
    <w:rsid w:val="006E4782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2D7"/>
    <w:rsid w:val="00766FD4"/>
    <w:rsid w:val="00776E09"/>
    <w:rsid w:val="0078168C"/>
    <w:rsid w:val="00781916"/>
    <w:rsid w:val="00787C2A"/>
    <w:rsid w:val="00790E27"/>
    <w:rsid w:val="007A3AF1"/>
    <w:rsid w:val="007A4022"/>
    <w:rsid w:val="007A6E6E"/>
    <w:rsid w:val="007C3299"/>
    <w:rsid w:val="007C3BCC"/>
    <w:rsid w:val="007C4546"/>
    <w:rsid w:val="007D6E56"/>
    <w:rsid w:val="007F4155"/>
    <w:rsid w:val="008037E8"/>
    <w:rsid w:val="0081554D"/>
    <w:rsid w:val="0081707E"/>
    <w:rsid w:val="00830A7A"/>
    <w:rsid w:val="008449B3"/>
    <w:rsid w:val="008552A2"/>
    <w:rsid w:val="0085747A"/>
    <w:rsid w:val="0086178C"/>
    <w:rsid w:val="00867755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056C"/>
    <w:rsid w:val="008F12C9"/>
    <w:rsid w:val="008F6E29"/>
    <w:rsid w:val="00901BBF"/>
    <w:rsid w:val="00915175"/>
    <w:rsid w:val="00916188"/>
    <w:rsid w:val="00923D7D"/>
    <w:rsid w:val="00932633"/>
    <w:rsid w:val="00942BBC"/>
    <w:rsid w:val="009508DF"/>
    <w:rsid w:val="00950DAC"/>
    <w:rsid w:val="00954A07"/>
    <w:rsid w:val="00954E7F"/>
    <w:rsid w:val="00963CC2"/>
    <w:rsid w:val="00997F14"/>
    <w:rsid w:val="009A78D9"/>
    <w:rsid w:val="009B3668"/>
    <w:rsid w:val="009C3E31"/>
    <w:rsid w:val="009C54AE"/>
    <w:rsid w:val="009C788E"/>
    <w:rsid w:val="009D3F3B"/>
    <w:rsid w:val="009E0543"/>
    <w:rsid w:val="009E3B41"/>
    <w:rsid w:val="009F3C5C"/>
    <w:rsid w:val="009F4610"/>
    <w:rsid w:val="009F5975"/>
    <w:rsid w:val="00A00ECC"/>
    <w:rsid w:val="00A02ACB"/>
    <w:rsid w:val="00A155EE"/>
    <w:rsid w:val="00A2245B"/>
    <w:rsid w:val="00A27437"/>
    <w:rsid w:val="00A30110"/>
    <w:rsid w:val="00A36899"/>
    <w:rsid w:val="00A36D1C"/>
    <w:rsid w:val="00A371F6"/>
    <w:rsid w:val="00A43BF6"/>
    <w:rsid w:val="00A53FA5"/>
    <w:rsid w:val="00A54817"/>
    <w:rsid w:val="00A601C8"/>
    <w:rsid w:val="00A60799"/>
    <w:rsid w:val="00A81FEA"/>
    <w:rsid w:val="00A83D74"/>
    <w:rsid w:val="00A84C85"/>
    <w:rsid w:val="00A97DE1"/>
    <w:rsid w:val="00AB053C"/>
    <w:rsid w:val="00AB3565"/>
    <w:rsid w:val="00AD1146"/>
    <w:rsid w:val="00AD27D3"/>
    <w:rsid w:val="00AD66D6"/>
    <w:rsid w:val="00AE1160"/>
    <w:rsid w:val="00AE203C"/>
    <w:rsid w:val="00AE2E74"/>
    <w:rsid w:val="00AE57A3"/>
    <w:rsid w:val="00AE5FCB"/>
    <w:rsid w:val="00AF0FA4"/>
    <w:rsid w:val="00AF2A3D"/>
    <w:rsid w:val="00AF2C1E"/>
    <w:rsid w:val="00AF79AE"/>
    <w:rsid w:val="00B06142"/>
    <w:rsid w:val="00B11C03"/>
    <w:rsid w:val="00B135B1"/>
    <w:rsid w:val="00B1435F"/>
    <w:rsid w:val="00B15341"/>
    <w:rsid w:val="00B169DF"/>
    <w:rsid w:val="00B3130B"/>
    <w:rsid w:val="00B35E90"/>
    <w:rsid w:val="00B406C0"/>
    <w:rsid w:val="00B40ADB"/>
    <w:rsid w:val="00B43B77"/>
    <w:rsid w:val="00B43E80"/>
    <w:rsid w:val="00B607DB"/>
    <w:rsid w:val="00B66529"/>
    <w:rsid w:val="00B75946"/>
    <w:rsid w:val="00B766C6"/>
    <w:rsid w:val="00B8056E"/>
    <w:rsid w:val="00B819C8"/>
    <w:rsid w:val="00B82308"/>
    <w:rsid w:val="00B8259B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3F4"/>
    <w:rsid w:val="00C324C1"/>
    <w:rsid w:val="00C36992"/>
    <w:rsid w:val="00C56036"/>
    <w:rsid w:val="00C569D4"/>
    <w:rsid w:val="00C61DC5"/>
    <w:rsid w:val="00C63502"/>
    <w:rsid w:val="00C678F4"/>
    <w:rsid w:val="00C67E92"/>
    <w:rsid w:val="00C70A26"/>
    <w:rsid w:val="00C766DF"/>
    <w:rsid w:val="00C94B98"/>
    <w:rsid w:val="00CA2B96"/>
    <w:rsid w:val="00CA5089"/>
    <w:rsid w:val="00CD4068"/>
    <w:rsid w:val="00CD6897"/>
    <w:rsid w:val="00CE5BAC"/>
    <w:rsid w:val="00CF25BE"/>
    <w:rsid w:val="00CF78ED"/>
    <w:rsid w:val="00D02B25"/>
    <w:rsid w:val="00D02EBA"/>
    <w:rsid w:val="00D05EDC"/>
    <w:rsid w:val="00D10131"/>
    <w:rsid w:val="00D17C3C"/>
    <w:rsid w:val="00D21A27"/>
    <w:rsid w:val="00D26B2C"/>
    <w:rsid w:val="00D27296"/>
    <w:rsid w:val="00D3397B"/>
    <w:rsid w:val="00D352C9"/>
    <w:rsid w:val="00D425B2"/>
    <w:rsid w:val="00D428D6"/>
    <w:rsid w:val="00D51A16"/>
    <w:rsid w:val="00D552B2"/>
    <w:rsid w:val="00D608D1"/>
    <w:rsid w:val="00D6169E"/>
    <w:rsid w:val="00D74119"/>
    <w:rsid w:val="00D8075B"/>
    <w:rsid w:val="00D8678B"/>
    <w:rsid w:val="00D9137C"/>
    <w:rsid w:val="00DA2114"/>
    <w:rsid w:val="00DE09C0"/>
    <w:rsid w:val="00DE2282"/>
    <w:rsid w:val="00DE4A14"/>
    <w:rsid w:val="00DF320D"/>
    <w:rsid w:val="00DF71C8"/>
    <w:rsid w:val="00E03DC2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C85"/>
    <w:rsid w:val="00F070AB"/>
    <w:rsid w:val="00F17567"/>
    <w:rsid w:val="00F27A7B"/>
    <w:rsid w:val="00F419E5"/>
    <w:rsid w:val="00F426BB"/>
    <w:rsid w:val="00F526AF"/>
    <w:rsid w:val="00F57843"/>
    <w:rsid w:val="00F617C3"/>
    <w:rsid w:val="00F61A26"/>
    <w:rsid w:val="00F6246A"/>
    <w:rsid w:val="00F7066B"/>
    <w:rsid w:val="00F71502"/>
    <w:rsid w:val="00F82CF4"/>
    <w:rsid w:val="00F83B28"/>
    <w:rsid w:val="00F94E33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96C51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uiPriority w:val="99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D406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1D4E5A"/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B35E9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s.akademicka.pl/publishing/catalog/view/644/2069/2534" TargetMode="External"/><Relationship Id="rId13" Type="http://schemas.openxmlformats.org/officeDocument/2006/relationships/hyperlink" Target="https://www.parp.gov.pl/storage/publications/pdf/Zapobieganie-niekontrolowanej-utracie-potencjalu-konkurencyjnego-przedsiebiorstw-z-wykorzystaniem-technologii-cyfrowych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ejsh.icm.edu.pl/cejsh/element/bwmeta1.element.ojs-doi-10_5604_01_3001_0055_2334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i.org/10.31743/ppe.18189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epozytorium.uwb.edu.pl/jspui/bitstream/11320/18361/3/Rozwoj_e_administracji_w_Polsce_na_tle_krajow_Unii_Europejskiej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ooks.akademicka.pl/publishing/catalog/view/353/1102/1026" TargetMode="External"/><Relationship Id="rId14" Type="http://schemas.openxmlformats.org/officeDocument/2006/relationships/hyperlink" Target="https://www.gov.pl/web/cyfryzacja/polityka-rozwoju-sztucznej-inteligencji-w-polsce-do-2030-roku--bezpieczne-i-odpowiedzialne-wykorzystanie-sztucznej-inteligencj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161</TotalTime>
  <Pages>1</Pages>
  <Words>1218</Words>
  <Characters>7314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21</cp:revision>
  <cp:lastPrinted>2019-02-06T12:12:00Z</cp:lastPrinted>
  <dcterms:created xsi:type="dcterms:W3CDTF">2025-11-17T08:44:00Z</dcterms:created>
  <dcterms:modified xsi:type="dcterms:W3CDTF">2025-11-20T09:46:00Z</dcterms:modified>
</cp:coreProperties>
</file>